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FC312" w14:textId="6F052DA2" w:rsidR="00396416" w:rsidRPr="00B730BE" w:rsidRDefault="00B730BE" w:rsidP="00B730BE">
      <w:r>
        <w:rPr>
          <w:sz w:val="36"/>
        </w:rPr>
        <w:t xml:space="preserve">Collection </w:t>
      </w:r>
      <w:r w:rsidR="00396416" w:rsidRPr="00B730BE">
        <w:rPr>
          <w:sz w:val="36"/>
        </w:rPr>
        <w:t>Resources</w:t>
      </w:r>
      <w:r w:rsidR="00396416" w:rsidRPr="00B730BE">
        <w:t>:</w:t>
      </w:r>
    </w:p>
    <w:p w14:paraId="387B4ACD" w14:textId="77777777" w:rsidR="00396416" w:rsidRPr="00B730BE" w:rsidRDefault="00396416" w:rsidP="00B730BE"/>
    <w:p w14:paraId="6CF17C54" w14:textId="32E0EED2" w:rsidR="00396416" w:rsidRPr="00B730BE" w:rsidRDefault="00387CE1" w:rsidP="00B730BE">
      <w:r w:rsidRPr="00B730BE">
        <w:rPr>
          <w:b/>
        </w:rPr>
        <w:t xml:space="preserve">Registrars Committee of the American Alliance of Museums (RC-AAM) </w:t>
      </w:r>
      <w:r w:rsidR="00396416" w:rsidRPr="00B730BE">
        <w:rPr>
          <w:b/>
        </w:rPr>
        <w:t>–</w:t>
      </w:r>
      <w:r w:rsidR="00396416" w:rsidRPr="00B730BE">
        <w:t>www.rcaam.org/about/about-rc-aam/</w:t>
      </w:r>
    </w:p>
    <w:p w14:paraId="073B84E6" w14:textId="77777777" w:rsidR="00396416" w:rsidRPr="00B730BE" w:rsidRDefault="00396416" w:rsidP="00B730BE"/>
    <w:p w14:paraId="11663211" w14:textId="26A4E09D" w:rsidR="00396416" w:rsidRPr="00B730BE" w:rsidRDefault="00B730BE" w:rsidP="00B730BE">
      <w:r w:rsidRPr="00B730BE">
        <w:rPr>
          <w:b/>
        </w:rPr>
        <w:t>NY Public Library</w:t>
      </w:r>
      <w:r>
        <w:t xml:space="preserve">:  </w:t>
      </w:r>
      <w:r w:rsidR="00396416" w:rsidRPr="00B730BE">
        <w:t>digital.nypl.org/brochure/planning.htm</w:t>
      </w:r>
    </w:p>
    <w:p w14:paraId="189B66BB" w14:textId="77777777" w:rsidR="00396416" w:rsidRPr="00B730BE" w:rsidRDefault="00396416" w:rsidP="00B730BE"/>
    <w:p w14:paraId="2EB9AA43" w14:textId="11260D03" w:rsidR="00396416" w:rsidRPr="00B730BE" w:rsidRDefault="00B730BE" w:rsidP="00B730BE">
      <w:r w:rsidRPr="00B730BE">
        <w:rPr>
          <w:b/>
        </w:rPr>
        <w:t>Nat</w:t>
      </w:r>
      <w:r w:rsidR="00CE5113">
        <w:rPr>
          <w:b/>
        </w:rPr>
        <w:t>iona</w:t>
      </w:r>
      <w:bookmarkStart w:id="0" w:name="_GoBack"/>
      <w:bookmarkEnd w:id="0"/>
      <w:r w:rsidR="00396416" w:rsidRPr="00B730BE">
        <w:rPr>
          <w:b/>
        </w:rPr>
        <w:t xml:space="preserve">l Park Service Museum </w:t>
      </w:r>
      <w:r w:rsidRPr="00B730BE">
        <w:rPr>
          <w:b/>
        </w:rPr>
        <w:t>M</w:t>
      </w:r>
      <w:r w:rsidR="00CE5113">
        <w:rPr>
          <w:b/>
        </w:rPr>
        <w:t>a</w:t>
      </w:r>
      <w:r w:rsidRPr="00B730BE">
        <w:rPr>
          <w:b/>
        </w:rPr>
        <w:t>n</w:t>
      </w:r>
      <w:r w:rsidR="00CE5113">
        <w:rPr>
          <w:b/>
        </w:rPr>
        <w:t>a</w:t>
      </w:r>
      <w:r w:rsidRPr="00B730BE">
        <w:rPr>
          <w:b/>
        </w:rPr>
        <w:t>g</w:t>
      </w:r>
      <w:r w:rsidR="00CE5113">
        <w:rPr>
          <w:b/>
        </w:rPr>
        <w:t>emen</w:t>
      </w:r>
      <w:r w:rsidRPr="00B730BE">
        <w:rPr>
          <w:b/>
        </w:rPr>
        <w:t>t</w:t>
      </w:r>
      <w:r w:rsidRPr="00B730BE">
        <w:rPr>
          <w:b/>
        </w:rPr>
        <w:t xml:space="preserve"> Prog</w:t>
      </w:r>
      <w:r w:rsidR="00CE5113">
        <w:rPr>
          <w:b/>
        </w:rPr>
        <w:t>ram</w:t>
      </w:r>
      <w:r>
        <w:t xml:space="preserve">:  </w:t>
      </w:r>
      <w:r w:rsidR="00396416" w:rsidRPr="00B730BE">
        <w:t>w</w:t>
      </w:r>
      <w:r w:rsidR="00396416" w:rsidRPr="00B730BE">
        <w:t>ww.nps.gov/history/museum/publications/</w:t>
      </w:r>
    </w:p>
    <w:p w14:paraId="23C58BF5" w14:textId="77777777" w:rsidR="00396416" w:rsidRPr="00B730BE" w:rsidRDefault="00396416" w:rsidP="00B730BE"/>
    <w:p w14:paraId="6C96F1A5" w14:textId="77777777" w:rsidR="00396416" w:rsidRPr="00B730BE" w:rsidRDefault="00396416" w:rsidP="00B730BE">
      <w:pPr>
        <w:rPr>
          <w:b/>
        </w:rPr>
      </w:pPr>
      <w:r w:rsidRPr="00B730BE">
        <w:rPr>
          <w:b/>
        </w:rPr>
        <w:t>Project Management in Libraries, Archives and Museums, 1st Edition</w:t>
      </w:r>
    </w:p>
    <w:p w14:paraId="75C13742" w14:textId="7FB243D4" w:rsidR="00396416" w:rsidRPr="00B730BE" w:rsidRDefault="00396416" w:rsidP="00B730BE">
      <w:proofErr w:type="gramStart"/>
      <w:r w:rsidRPr="00B730BE">
        <w:t>store.elsevier.com</w:t>
      </w:r>
      <w:proofErr w:type="gramEnd"/>
      <w:r w:rsidRPr="00B730BE">
        <w:t>/product.jsp?isbn=9781843345664&amp;utm_source=woodhead&amp;utm_medium=website&amp;utm_campaign=titlepage</w:t>
      </w:r>
    </w:p>
    <w:p w14:paraId="1071C39C" w14:textId="77777777" w:rsidR="00396416" w:rsidRPr="00B730BE" w:rsidRDefault="00396416" w:rsidP="00B730BE"/>
    <w:p w14:paraId="7769E90C" w14:textId="77777777" w:rsidR="00396416" w:rsidRPr="00B730BE" w:rsidRDefault="00396416" w:rsidP="00B730BE">
      <w:pPr>
        <w:rPr>
          <w:b/>
        </w:rPr>
      </w:pPr>
      <w:r w:rsidRPr="00B730BE">
        <w:rPr>
          <w:b/>
        </w:rPr>
        <w:t>Rice University Guidelines for Managing Digitization Projects:</w:t>
      </w:r>
    </w:p>
    <w:p w14:paraId="351E6619" w14:textId="44A59A96" w:rsidR="00396416" w:rsidRPr="00B730BE" w:rsidRDefault="00396416" w:rsidP="00B730BE">
      <w:proofErr w:type="gramStart"/>
      <w:r w:rsidRPr="00B730BE">
        <w:t>library.rice.edu</w:t>
      </w:r>
      <w:proofErr w:type="gramEnd"/>
      <w:r w:rsidRPr="00B730BE">
        <w:t>/services/dss/documentation/archived-documents/PrjMgmtGuidelines.pdf</w:t>
      </w:r>
    </w:p>
    <w:p w14:paraId="6A3FA6EB" w14:textId="77777777" w:rsidR="00396416" w:rsidRPr="00B730BE" w:rsidRDefault="00396416" w:rsidP="00B730BE"/>
    <w:p w14:paraId="26F37D68" w14:textId="77777777" w:rsidR="00396416" w:rsidRPr="00B730BE" w:rsidRDefault="00396416" w:rsidP="00B730BE">
      <w:pPr>
        <w:rPr>
          <w:b/>
        </w:rPr>
      </w:pPr>
      <w:r w:rsidRPr="00B730BE">
        <w:rPr>
          <w:b/>
        </w:rPr>
        <w:t>The Small Museums Cataloging Manual (Australian but very useful)</w:t>
      </w:r>
    </w:p>
    <w:p w14:paraId="661ED82B" w14:textId="03063E0B" w:rsidR="00396416" w:rsidRPr="00B730BE" w:rsidRDefault="00396416" w:rsidP="00B730BE">
      <w:proofErr w:type="gramStart"/>
      <w:r w:rsidRPr="00B730BE">
        <w:t>www.mavic.asn.au</w:t>
      </w:r>
      <w:proofErr w:type="gramEnd"/>
      <w:r w:rsidRPr="00B730BE">
        <w:t>/assets/Small_Museums_Cataloguing_Manual_4th.pdf</w:t>
      </w:r>
    </w:p>
    <w:p w14:paraId="4857DE36" w14:textId="77777777" w:rsidR="00396416" w:rsidRPr="00B730BE" w:rsidRDefault="00396416" w:rsidP="00B730BE"/>
    <w:p w14:paraId="6DF4895E" w14:textId="1843FB23" w:rsidR="00396416" w:rsidRPr="00B730BE" w:rsidRDefault="00396416" w:rsidP="00B730BE">
      <w:r w:rsidRPr="00B730BE">
        <w:rPr>
          <w:b/>
        </w:rPr>
        <w:t>Society of American Archivists</w:t>
      </w:r>
      <w:r w:rsidRPr="00B730BE">
        <w:t>: www2.archivists.org</w:t>
      </w:r>
    </w:p>
    <w:p w14:paraId="5946CD7D" w14:textId="77777777" w:rsidR="00396416" w:rsidRPr="00B730BE" w:rsidRDefault="00396416" w:rsidP="00B730BE"/>
    <w:p w14:paraId="0C461572" w14:textId="71A14D61" w:rsidR="00396416" w:rsidRPr="00B730BE" w:rsidRDefault="00396416" w:rsidP="00B730BE">
      <w:r w:rsidRPr="00B730BE">
        <w:rPr>
          <w:b/>
        </w:rPr>
        <w:t>Northwester Archivists</w:t>
      </w:r>
      <w:r w:rsidR="00B730BE" w:rsidRPr="00B730BE">
        <w:t xml:space="preserve">: </w:t>
      </w:r>
      <w:r w:rsidR="00B730BE">
        <w:t xml:space="preserve"> </w:t>
      </w:r>
      <w:r w:rsidRPr="00B730BE">
        <w:t>northwestarchivistsinc.wildapricot.org</w:t>
      </w:r>
    </w:p>
    <w:p w14:paraId="77B17281" w14:textId="77777777" w:rsidR="00396416" w:rsidRPr="00B730BE" w:rsidRDefault="00396416" w:rsidP="00B730BE"/>
    <w:p w14:paraId="6D82B2A0" w14:textId="7AD59C41" w:rsidR="00396416" w:rsidRPr="00B730BE" w:rsidRDefault="00396416" w:rsidP="00B730BE">
      <w:proofErr w:type="spellStart"/>
      <w:r w:rsidRPr="00B730BE">
        <w:rPr>
          <w:b/>
        </w:rPr>
        <w:t>Holliger</w:t>
      </w:r>
      <w:proofErr w:type="spellEnd"/>
      <w:r w:rsidRPr="00B730BE">
        <w:rPr>
          <w:b/>
        </w:rPr>
        <w:t xml:space="preserve"> Metal Edge:</w:t>
      </w:r>
      <w:r w:rsidRPr="00B730BE">
        <w:t xml:space="preserve"> </w:t>
      </w:r>
      <w:r w:rsidR="00B730BE">
        <w:t>www.</w:t>
      </w:r>
      <w:r w:rsidRPr="00B730BE">
        <w:t>hollingermetaledge.com</w:t>
      </w:r>
    </w:p>
    <w:p w14:paraId="4A0B9664" w14:textId="77777777" w:rsidR="00396416" w:rsidRPr="00B730BE" w:rsidRDefault="00396416" w:rsidP="00B730BE"/>
    <w:p w14:paraId="39955451" w14:textId="2186D4AF" w:rsidR="00396416" w:rsidRPr="00B730BE" w:rsidRDefault="00396416" w:rsidP="00B730BE">
      <w:r w:rsidRPr="00B730BE">
        <w:rPr>
          <w:b/>
        </w:rPr>
        <w:t>Association of Moving Image Archivists</w:t>
      </w:r>
      <w:r w:rsidRPr="00B730BE">
        <w:t xml:space="preserve">: www.amianet.org/ </w:t>
      </w:r>
    </w:p>
    <w:p w14:paraId="30D08709" w14:textId="77777777" w:rsidR="00396416" w:rsidRPr="00B730BE" w:rsidRDefault="00396416" w:rsidP="00B730BE"/>
    <w:p w14:paraId="4AD9356B" w14:textId="4C61DEA0" w:rsidR="00396416" w:rsidRPr="00B730BE" w:rsidRDefault="00396416" w:rsidP="00B730BE">
      <w:r w:rsidRPr="00B730BE">
        <w:rPr>
          <w:b/>
        </w:rPr>
        <w:t>American Library Associations</w:t>
      </w:r>
      <w:r w:rsidRPr="00B730BE">
        <w:t xml:space="preserve">: www.ala.org/ </w:t>
      </w:r>
    </w:p>
    <w:p w14:paraId="09E318D9" w14:textId="77777777" w:rsidR="00396416" w:rsidRPr="00B730BE" w:rsidRDefault="00396416" w:rsidP="00B730BE"/>
    <w:p w14:paraId="683D018A" w14:textId="0D784DCF" w:rsidR="00396416" w:rsidRPr="00B730BE" w:rsidRDefault="00396416" w:rsidP="00B730BE">
      <w:r w:rsidRPr="00B730BE">
        <w:rPr>
          <w:b/>
        </w:rPr>
        <w:t>Ame</w:t>
      </w:r>
      <w:r w:rsidR="00B730BE" w:rsidRPr="00B730BE">
        <w:rPr>
          <w:b/>
        </w:rPr>
        <w:t xml:space="preserve">rican Institute for </w:t>
      </w:r>
      <w:proofErr w:type="spellStart"/>
      <w:r w:rsidR="00B730BE" w:rsidRPr="00B730BE">
        <w:rPr>
          <w:b/>
        </w:rPr>
        <w:t>Conserv</w:t>
      </w:r>
      <w:proofErr w:type="spellEnd"/>
      <w:r w:rsidR="00B730BE" w:rsidRPr="00B730BE">
        <w:rPr>
          <w:b/>
        </w:rPr>
        <w:t>.</w:t>
      </w:r>
      <w:r w:rsidRPr="00B730BE">
        <w:rPr>
          <w:b/>
        </w:rPr>
        <w:t xml:space="preserve"> </w:t>
      </w:r>
      <w:proofErr w:type="gramStart"/>
      <w:r w:rsidRPr="00B730BE">
        <w:rPr>
          <w:b/>
        </w:rPr>
        <w:t>of</w:t>
      </w:r>
      <w:proofErr w:type="gramEnd"/>
      <w:r w:rsidRPr="00B730BE">
        <w:rPr>
          <w:b/>
        </w:rPr>
        <w:t xml:space="preserve"> Historic and Artistic Works</w:t>
      </w:r>
      <w:r w:rsidRPr="00B730BE">
        <w:t xml:space="preserve">: </w:t>
      </w:r>
      <w:r w:rsidR="00B730BE">
        <w:t xml:space="preserve"> </w:t>
      </w:r>
      <w:r w:rsidRPr="00B730BE">
        <w:t>aic.stanford.edu</w:t>
      </w:r>
    </w:p>
    <w:p w14:paraId="0770FAA1" w14:textId="77777777" w:rsidR="00396416" w:rsidRPr="00B730BE" w:rsidRDefault="00396416" w:rsidP="00B730BE"/>
    <w:p w14:paraId="144BB0C2" w14:textId="4B923FBF" w:rsidR="00396416" w:rsidRPr="00B730BE" w:rsidRDefault="00396416" w:rsidP="00B730BE">
      <w:r w:rsidRPr="00B730BE">
        <w:rPr>
          <w:b/>
        </w:rPr>
        <w:t>Northeast Document Conservation Center</w:t>
      </w:r>
      <w:r w:rsidRPr="00B730BE">
        <w:t>:  www.nedcc.org</w:t>
      </w:r>
    </w:p>
    <w:p w14:paraId="36C8B3C8" w14:textId="77777777" w:rsidR="00396416" w:rsidRPr="00B730BE" w:rsidRDefault="00396416" w:rsidP="00B730BE"/>
    <w:p w14:paraId="4CA5C710" w14:textId="0E1D940E" w:rsidR="00BE3267" w:rsidRPr="00B730BE" w:rsidRDefault="004E4FE5" w:rsidP="00B730BE">
      <w:r w:rsidRPr="00B730BE">
        <w:rPr>
          <w:b/>
        </w:rPr>
        <w:t>Introduction to Digital Projects for Libraries, Museums and Archives:</w:t>
      </w:r>
      <w:r w:rsidRPr="00B730BE">
        <w:t xml:space="preserve"> images.library.uiuc.edu/resources/introduction.htm</w:t>
      </w:r>
    </w:p>
    <w:p w14:paraId="2B870D89" w14:textId="77777777" w:rsidR="004E4FE5" w:rsidRPr="00B730BE" w:rsidRDefault="004E4FE5" w:rsidP="00B730BE"/>
    <w:p w14:paraId="5D528812" w14:textId="77777777" w:rsidR="00B730BE" w:rsidRDefault="004E4FE5" w:rsidP="00B730BE">
      <w:r w:rsidRPr="00B730BE">
        <w:rPr>
          <w:b/>
        </w:rPr>
        <w:t>Federal Agencies Digitization Guidelines Initiative Project Planning and Management</w:t>
      </w:r>
      <w:r w:rsidRPr="00B730BE">
        <w:t xml:space="preserve"> </w:t>
      </w:r>
    </w:p>
    <w:p w14:paraId="47C659E4" w14:textId="5CA716E4" w:rsidR="004E4FE5" w:rsidRPr="00CE5113" w:rsidRDefault="004E4FE5">
      <w:proofErr w:type="gramStart"/>
      <w:r w:rsidRPr="00B730BE">
        <w:t>www.digitizationguidelines.gov</w:t>
      </w:r>
      <w:proofErr w:type="gramEnd"/>
      <w:r w:rsidRPr="00B730BE">
        <w:t>/guidelines/DigActivities-FADGI-v1-20091104.pdf</w:t>
      </w:r>
    </w:p>
    <w:sectPr w:rsidR="004E4FE5" w:rsidRPr="00CE5113" w:rsidSect="00387CE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633" w:right="144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D48AC" w14:textId="77777777" w:rsidR="00396416" w:rsidRDefault="00396416" w:rsidP="009424B5">
      <w:r>
        <w:separator/>
      </w:r>
    </w:p>
  </w:endnote>
  <w:endnote w:type="continuationSeparator" w:id="0">
    <w:p w14:paraId="355F74A2" w14:textId="77777777" w:rsidR="00396416" w:rsidRDefault="00396416" w:rsidP="0094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5A98B" w14:textId="77777777" w:rsidR="008047A1" w:rsidRDefault="008047A1" w:rsidP="008047A1">
    <w:pPr>
      <w:pStyle w:val="Footer"/>
      <w:ind w:left="-108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128D9" w14:textId="77777777" w:rsidR="008047A1" w:rsidRDefault="008047A1" w:rsidP="009424B5">
    <w:pPr>
      <w:pStyle w:val="Footer"/>
      <w:ind w:left="-108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28EA0" w14:textId="77777777" w:rsidR="00396416" w:rsidRDefault="00396416" w:rsidP="009424B5">
      <w:r>
        <w:separator/>
      </w:r>
    </w:p>
  </w:footnote>
  <w:footnote w:type="continuationSeparator" w:id="0">
    <w:p w14:paraId="73ADA132" w14:textId="77777777" w:rsidR="00396416" w:rsidRDefault="00396416" w:rsidP="009424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C4A1B" w14:textId="77777777" w:rsidR="008047A1" w:rsidRDefault="008047A1" w:rsidP="00BE3267">
    <w:pPr>
      <w:pStyle w:val="Header"/>
      <w:ind w:left="-1080"/>
    </w:pPr>
    <w:r>
      <w:rPr>
        <w:noProof/>
      </w:rPr>
      <w:drawing>
        <wp:inline distT="0" distB="0" distL="0" distR="0" wp14:anchorId="188F53B2" wp14:editId="4D8A8797">
          <wp:extent cx="6852213" cy="880998"/>
          <wp:effectExtent l="0" t="0" r="635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 Dar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52213" cy="8809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393C852" w14:textId="77777777" w:rsidR="008047A1" w:rsidRDefault="008047A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5953B" w14:textId="77777777" w:rsidR="008047A1" w:rsidRDefault="008047A1" w:rsidP="009424B5">
    <w:pPr>
      <w:pStyle w:val="Header"/>
      <w:tabs>
        <w:tab w:val="clear" w:pos="8640"/>
        <w:tab w:val="right" w:pos="10530"/>
      </w:tabs>
      <w:ind w:left="-1080"/>
    </w:pPr>
    <w:r>
      <w:rPr>
        <w:noProof/>
      </w:rPr>
      <w:drawing>
        <wp:inline distT="0" distB="0" distL="0" distR="0" wp14:anchorId="568080F9" wp14:editId="1AE0B77C">
          <wp:extent cx="6906599" cy="1377387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ntorCorps lthd logo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117" b="36958"/>
                  <a:stretch/>
                </pic:blipFill>
                <pic:spPr bwMode="auto">
                  <a:xfrm>
                    <a:off x="0" y="0"/>
                    <a:ext cx="6914075" cy="13788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416"/>
    <w:rsid w:val="00197E41"/>
    <w:rsid w:val="00263946"/>
    <w:rsid w:val="00387CE1"/>
    <w:rsid w:val="00396416"/>
    <w:rsid w:val="004E4FE5"/>
    <w:rsid w:val="008047A1"/>
    <w:rsid w:val="009424B5"/>
    <w:rsid w:val="009F00AE"/>
    <w:rsid w:val="00AC006C"/>
    <w:rsid w:val="00B730BE"/>
    <w:rsid w:val="00BE3267"/>
    <w:rsid w:val="00CE5113"/>
    <w:rsid w:val="00D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9112B4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  <w:style w:type="character" w:styleId="Hyperlink">
    <w:name w:val="Hyperlink"/>
    <w:uiPriority w:val="99"/>
    <w:unhideWhenUsed/>
    <w:rsid w:val="0039641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0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  <w:style w:type="character" w:styleId="Hyperlink">
    <w:name w:val="Hyperlink"/>
    <w:uiPriority w:val="99"/>
    <w:unhideWhenUsed/>
    <w:rsid w:val="0039641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0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ound%20Archives:Users:Pete:Downloads:Mentor%20Corps%20L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753E46-CD33-6A45-B50B-C95EF474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Mentor Corps Lthd.dotx</Template>
  <TotalTime>25</TotalTime>
  <Pages>1</Pages>
  <Words>213</Words>
  <Characters>1220</Characters>
  <Application>Microsoft Macintosh Word</Application>
  <DocSecurity>0</DocSecurity>
  <Lines>10</Lines>
  <Paragraphs>2</Paragraphs>
  <ScaleCrop>false</ScaleCrop>
  <Company>In House Graphics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</dc:creator>
  <cp:keywords/>
  <dc:description/>
  <cp:lastModifiedBy>Anne LeVant Prahl</cp:lastModifiedBy>
  <cp:revision>5</cp:revision>
  <cp:lastPrinted>2013-12-17T21:53:00Z</cp:lastPrinted>
  <dcterms:created xsi:type="dcterms:W3CDTF">2014-01-24T00:13:00Z</dcterms:created>
  <dcterms:modified xsi:type="dcterms:W3CDTF">2014-04-14T17:09:00Z</dcterms:modified>
</cp:coreProperties>
</file>